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8516B" w14:textId="57385BC2" w:rsidR="00997C03" w:rsidRDefault="00997C03" w:rsidP="00997C03">
      <w:pPr>
        <w:pStyle w:val="Header"/>
        <w:tabs>
          <w:tab w:val="right" w:pos="9639"/>
        </w:tabs>
        <w:rPr>
          <w:bCs/>
          <w:i/>
          <w:noProof w:val="0"/>
          <w:sz w:val="24"/>
          <w:szCs w:val="24"/>
        </w:rPr>
      </w:pPr>
      <w:r>
        <w:rPr>
          <w:bCs/>
          <w:noProof w:val="0"/>
          <w:sz w:val="24"/>
          <w:szCs w:val="24"/>
        </w:rPr>
        <w:t>3GPP TSG-RAN WG2 Meeting #103</w:t>
      </w:r>
      <w:r>
        <w:rPr>
          <w:bCs/>
          <w:noProof w:val="0"/>
          <w:sz w:val="24"/>
          <w:szCs w:val="24"/>
        </w:rPr>
        <w:tab/>
      </w:r>
      <w:r w:rsidR="00A67AA9" w:rsidRPr="00A67AA9">
        <w:rPr>
          <w:bCs/>
          <w:noProof w:val="0"/>
          <w:sz w:val="24"/>
          <w:szCs w:val="24"/>
        </w:rPr>
        <w:t>R2-1812298</w:t>
      </w:r>
    </w:p>
    <w:p w14:paraId="24576F32" w14:textId="4B7627AE" w:rsidR="004F6F72" w:rsidRPr="004F6F72" w:rsidRDefault="00997C03" w:rsidP="004F6F72">
      <w:pPr>
        <w:pStyle w:val="Header"/>
        <w:tabs>
          <w:tab w:val="right" w:pos="9639"/>
        </w:tabs>
        <w:rPr>
          <w:bCs/>
          <w:i/>
          <w:noProof w:val="0"/>
          <w:sz w:val="24"/>
          <w:szCs w:val="24"/>
        </w:rPr>
      </w:pPr>
      <w:r>
        <w:rPr>
          <w:rFonts w:eastAsia="SimSun"/>
          <w:sz w:val="24"/>
          <w:szCs w:val="24"/>
          <w:lang w:eastAsia="zh-CN"/>
        </w:rPr>
        <w:t>Gothenburg, Sweden, 20 - 24 August 2018</w:t>
      </w:r>
      <w:r>
        <w:rPr>
          <w:rFonts w:eastAsia="SimSun"/>
          <w:sz w:val="24"/>
          <w:szCs w:val="24"/>
          <w:lang w:eastAsia="zh-CN"/>
        </w:rPr>
        <w:tab/>
      </w:r>
      <w:r w:rsidR="004F6F72">
        <w:rPr>
          <w:rFonts w:eastAsia="SimSun"/>
          <w:i/>
          <w:noProof w:val="0"/>
          <w:sz w:val="24"/>
          <w:szCs w:val="24"/>
          <w:lang w:eastAsia="zh-CN"/>
        </w:rPr>
        <w:t xml:space="preserve">Revision of </w:t>
      </w:r>
      <w:r>
        <w:rPr>
          <w:rFonts w:eastAsia="SimSun"/>
          <w:i/>
          <w:noProof w:val="0"/>
          <w:sz w:val="24"/>
          <w:szCs w:val="24"/>
          <w:lang w:eastAsia="zh-CN"/>
        </w:rPr>
        <w:t>R2-1810295</w:t>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77038E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15DB" w:rsidRPr="00BD15DB">
        <w:rPr>
          <w:rFonts w:cs="Arial"/>
          <w:b/>
          <w:bCs/>
          <w:sz w:val="24"/>
          <w:lang w:eastAsia="ja-JP"/>
        </w:rPr>
        <w:t>10.4.1.6.1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798D03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53B7">
        <w:rPr>
          <w:rFonts w:ascii="Arial" w:hAnsi="Arial" w:cs="Arial"/>
          <w:b/>
          <w:bCs/>
          <w:sz w:val="24"/>
        </w:rPr>
        <w:t>SI contents for NSA and SA/NSA network sharing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330DCB3" w:rsidR="00CD4C7B" w:rsidRPr="003653C6" w:rsidRDefault="00B5378F" w:rsidP="00CD4C7B">
      <w:r>
        <w:t>During the discussions on System Information contents during the RAN2#102 meeting, it was decided to make TAC optional in SIB1. This is justified by the fact that TAC has no meaning in case the NR cell supports only EN-DC operation and would not make sense to configure and broadcast it. In relation to this topic, t</w:t>
      </w:r>
      <w:r w:rsidR="00BD53B7">
        <w:t xml:space="preserve">his paper discusses some aspects related to </w:t>
      </w:r>
      <w:r w:rsidR="005D268A">
        <w:t>standalone/non-standalone (</w:t>
      </w:r>
      <w:r w:rsidR="00BD53B7" w:rsidRPr="00BD53B7">
        <w:t>SA/NSA</w:t>
      </w:r>
      <w:r w:rsidR="005D268A">
        <w:t>)</w:t>
      </w:r>
      <w:r w:rsidR="00BD53B7" w:rsidRPr="00BD53B7">
        <w:t xml:space="preserve"> network sharing</w:t>
      </w:r>
      <w:r w:rsidR="00BD53B7">
        <w:t xml:space="preserve"> deployments.</w:t>
      </w:r>
      <w:r w:rsidR="004E6592">
        <w:t xml:space="preserve"> </w:t>
      </w:r>
    </w:p>
    <w:p w14:paraId="127ACA6D" w14:textId="5591A908" w:rsidR="00CD4C7B" w:rsidRPr="00C00B8D" w:rsidRDefault="00CD4C7B" w:rsidP="00CD4C7B">
      <w:pPr>
        <w:pStyle w:val="Heading1"/>
      </w:pPr>
      <w:r w:rsidRPr="00C00B8D">
        <w:t>2</w:t>
      </w:r>
      <w:r w:rsidRPr="00C00B8D">
        <w:tab/>
      </w:r>
      <w:r w:rsidR="00BD53B7">
        <w:t>Discussion</w:t>
      </w:r>
    </w:p>
    <w:p w14:paraId="258E61BB" w14:textId="564B82B1" w:rsidR="00AE0A7C" w:rsidRDefault="00BD53B7" w:rsidP="00AE0A7C">
      <w:r>
        <w:t xml:space="preserve">SIB1 may be provided in NSA deployments for the sake of ANR procedure. The need for an indication </w:t>
      </w:r>
      <w:r w:rsidR="00AE0A7C">
        <w:t>of whether the reported cell support SA and/or NSA was discussed as part of an e-mail discussion on ANR</w:t>
      </w:r>
      <w:r w:rsidR="00A34668">
        <w:t xml:space="preserve"> </w:t>
      </w:r>
      <w:r w:rsidR="00A34668">
        <w:fldChar w:fldCharType="begin"/>
      </w:r>
      <w:r w:rsidR="00A34668">
        <w:instrText xml:space="preserve"> REF _Ref513713810 \r \h </w:instrText>
      </w:r>
      <w:r w:rsidR="00A34668">
        <w:fldChar w:fldCharType="separate"/>
      </w:r>
      <w:r w:rsidR="00A34668">
        <w:t>[1]</w:t>
      </w:r>
      <w:r w:rsidR="00A34668">
        <w:fldChar w:fldCharType="end"/>
      </w:r>
      <w:r w:rsidR="00AE0A7C">
        <w:t xml:space="preserve">. It should be however noted that a </w:t>
      </w:r>
      <w:r w:rsidR="005D268A">
        <w:t xml:space="preserve">NR </w:t>
      </w:r>
      <w:r w:rsidR="00AE0A7C">
        <w:t>cell, which is pure</w:t>
      </w:r>
      <w:r w:rsidR="005D268A">
        <w:t>ly a</w:t>
      </w:r>
      <w:r w:rsidR="00AE0A7C">
        <w:t xml:space="preserve"> NSA cell does not need to broadcast Tracking Area Code </w:t>
      </w:r>
      <w:r w:rsidR="00CD4BE5">
        <w:t xml:space="preserve">in SIB1 </w:t>
      </w:r>
      <w:r w:rsidR="00AE0A7C">
        <w:t xml:space="preserve">as there is no use of this field for </w:t>
      </w:r>
      <w:proofErr w:type="spellStart"/>
      <w:r w:rsidR="00AE0A7C">
        <w:t>en-gNB</w:t>
      </w:r>
      <w:proofErr w:type="spellEnd"/>
      <w:r w:rsidR="00AE0A7C">
        <w:t>.</w:t>
      </w:r>
      <w:r w:rsidR="00B5378F">
        <w:rPr>
          <w:b/>
        </w:rPr>
        <w:t xml:space="preserve"> </w:t>
      </w:r>
      <w:r w:rsidR="00AE0A7C">
        <w:t xml:space="preserve">Furthermore, lack of </w:t>
      </w:r>
      <w:r w:rsidR="006968AE">
        <w:t>tracking area code (</w:t>
      </w:r>
      <w:r w:rsidR="00AE0A7C">
        <w:t>TAC</w:t>
      </w:r>
      <w:r w:rsidR="006968AE">
        <w:t>)</w:t>
      </w:r>
      <w:r w:rsidR="00AE0A7C">
        <w:t xml:space="preserve"> in SIB1 for a certain PLMN ID may be translated into this cell being deployed as NSA cell for this PLMN.</w:t>
      </w:r>
    </w:p>
    <w:p w14:paraId="7A76DBA2" w14:textId="29E1AC46" w:rsidR="00AE0A7C" w:rsidRDefault="00AE0A7C" w:rsidP="00AE0A7C">
      <w:pPr>
        <w:rPr>
          <w:b/>
        </w:rPr>
      </w:pPr>
      <w:r>
        <w:rPr>
          <w:b/>
        </w:rPr>
        <w:t xml:space="preserve">Proposal </w:t>
      </w:r>
      <w:r w:rsidR="00B5378F">
        <w:rPr>
          <w:b/>
        </w:rPr>
        <w:t>1</w:t>
      </w:r>
      <w:r>
        <w:rPr>
          <w:b/>
        </w:rPr>
        <w:t xml:space="preserve">: Lack of </w:t>
      </w:r>
      <w:proofErr w:type="spellStart"/>
      <w:r w:rsidR="0056692F" w:rsidRPr="00AE0A7C">
        <w:rPr>
          <w:b/>
          <w:i/>
        </w:rPr>
        <w:t>trackingAreaCode</w:t>
      </w:r>
      <w:proofErr w:type="spellEnd"/>
      <w:r w:rsidR="0056692F">
        <w:rPr>
          <w:b/>
        </w:rPr>
        <w:t xml:space="preserve"> </w:t>
      </w:r>
      <w:r>
        <w:rPr>
          <w:b/>
        </w:rPr>
        <w:t xml:space="preserve">in the </w:t>
      </w:r>
      <w:r w:rsidRPr="00AE0A7C">
        <w:rPr>
          <w:b/>
          <w:i/>
        </w:rPr>
        <w:t>PLMN-</w:t>
      </w:r>
      <w:proofErr w:type="spellStart"/>
      <w:r w:rsidRPr="00AE0A7C">
        <w:rPr>
          <w:b/>
          <w:i/>
        </w:rPr>
        <w:t>IdentityInfoList</w:t>
      </w:r>
      <w:proofErr w:type="spellEnd"/>
      <w:r>
        <w:rPr>
          <w:b/>
        </w:rPr>
        <w:t xml:space="preserve"> for a certain PLMN(s) can be translated as </w:t>
      </w:r>
      <w:r w:rsidR="002F56A6">
        <w:rPr>
          <w:b/>
        </w:rPr>
        <w:t>“</w:t>
      </w:r>
      <w:r>
        <w:rPr>
          <w:b/>
        </w:rPr>
        <w:t xml:space="preserve">this cell </w:t>
      </w:r>
      <w:r w:rsidR="002F56A6">
        <w:rPr>
          <w:b/>
        </w:rPr>
        <w:t xml:space="preserve">is </w:t>
      </w:r>
      <w:r>
        <w:rPr>
          <w:b/>
        </w:rPr>
        <w:t>an NSA cell for those PLMNs</w:t>
      </w:r>
      <w:r w:rsidR="002F56A6">
        <w:rPr>
          <w:b/>
        </w:rPr>
        <w:t>”</w:t>
      </w:r>
      <w:r>
        <w:rPr>
          <w:b/>
        </w:rPr>
        <w:t xml:space="preserve">. No additional SA/NSA indication is required for ANR purposes in CGI </w:t>
      </w:r>
      <w:r w:rsidR="002F56A6">
        <w:rPr>
          <w:b/>
        </w:rPr>
        <w:t xml:space="preserve">reporting </w:t>
      </w:r>
      <w:r>
        <w:rPr>
          <w:b/>
        </w:rPr>
        <w:t>procedure.</w:t>
      </w:r>
    </w:p>
    <w:p w14:paraId="0B892318" w14:textId="27539B48" w:rsidR="007B01EC" w:rsidRDefault="007B01EC" w:rsidP="00C00B8D">
      <w:r w:rsidRPr="007B01EC">
        <w:t xml:space="preserve">It should </w:t>
      </w:r>
      <w:r>
        <w:t xml:space="preserve">be also noted that in case network sharing is applied, some operators sharing the </w:t>
      </w:r>
      <w:proofErr w:type="spellStart"/>
      <w:r>
        <w:t>gNB</w:t>
      </w:r>
      <w:proofErr w:type="spellEnd"/>
      <w:r>
        <w:t xml:space="preserve"> might want to use it as </w:t>
      </w:r>
      <w:proofErr w:type="spellStart"/>
      <w:r>
        <w:t>en-gNB</w:t>
      </w:r>
      <w:proofErr w:type="spellEnd"/>
      <w:r>
        <w:t xml:space="preserve"> while other operators may want to use the same </w:t>
      </w:r>
      <w:proofErr w:type="spellStart"/>
      <w:r>
        <w:t>gNB</w:t>
      </w:r>
      <w:proofErr w:type="spellEnd"/>
      <w:r>
        <w:t xml:space="preserve"> in a standalone mode depending on their network deployments (e.g. 5GC availability). In such situation</w:t>
      </w:r>
      <w:r w:rsidR="00E541A8">
        <w:t>s</w:t>
      </w:r>
      <w:r>
        <w:t xml:space="preserve"> </w:t>
      </w:r>
      <w:r w:rsidR="00B67CD8">
        <w:t xml:space="preserve">SIB1 would contain all the information required by the UE to access the cell including RACH configuration and other common serving cell configuration relevant for SIB. </w:t>
      </w:r>
      <w:r w:rsidR="00997C03">
        <w:t>B</w:t>
      </w:r>
      <w:r w:rsidR="00136347">
        <w:t xml:space="preserve">arring indication from MIB is always applied to all PLMNs supported by the cell, so cannot be used in the discussed case. </w:t>
      </w:r>
      <w:r w:rsidR="00B67CD8">
        <w:t>This may lead to a situation where standalone operation capable UE</w:t>
      </w:r>
      <w:r w:rsidR="002415BE">
        <w:t xml:space="preserve"> with a selected </w:t>
      </w:r>
      <w:r w:rsidR="00B67CD8">
        <w:t xml:space="preserve">PLMN </w:t>
      </w:r>
      <w:r w:rsidR="00393795">
        <w:t xml:space="preserve">that </w:t>
      </w:r>
      <w:r w:rsidR="00B67CD8">
        <w:t xml:space="preserve">uses some specific cells in NSA mode only, </w:t>
      </w:r>
      <w:r w:rsidR="00393795">
        <w:t xml:space="preserve">may </w:t>
      </w:r>
      <w:r w:rsidR="00B67CD8">
        <w:t xml:space="preserve">attempt to access this cell in SA mode. Such connection attempt would be then rejected by the network, but unnecessary signalling would have to be already exchanged between the </w:t>
      </w:r>
      <w:proofErr w:type="spellStart"/>
      <w:r w:rsidR="00B67CD8">
        <w:t>gNB</w:t>
      </w:r>
      <w:proofErr w:type="spellEnd"/>
      <w:r w:rsidR="00B67CD8">
        <w:t xml:space="preserve"> and UE and Core Network. Therefore, such UEs should be prevented from attempting to access the </w:t>
      </w:r>
      <w:r w:rsidR="00393795">
        <w:t xml:space="preserve">NSA </w:t>
      </w:r>
      <w:r w:rsidR="00B67CD8">
        <w:t xml:space="preserve">cell. Since TAC should not be provided for the PLMN(s) which utilize the cell in NSA mode only, lack of TAC can also be used by the UE to know that it should </w:t>
      </w:r>
      <w:r w:rsidR="00393795">
        <w:t xml:space="preserve">not </w:t>
      </w:r>
      <w:r w:rsidR="00B67CD8">
        <w:t>attempt to perform initial access in such cell.</w:t>
      </w:r>
    </w:p>
    <w:p w14:paraId="22D8B142" w14:textId="2E14BDEF" w:rsidR="00B5378F" w:rsidRDefault="00B5378F" w:rsidP="00C00B8D">
      <w:pPr>
        <w:rPr>
          <w:b/>
        </w:rPr>
      </w:pPr>
      <w:r>
        <w:rPr>
          <w:b/>
        </w:rPr>
        <w:t>Observation 1: Lack of TAC within SIB1 for a certain PLMN can be used by the UE</w:t>
      </w:r>
      <w:r w:rsidRPr="00B5378F">
        <w:rPr>
          <w:b/>
        </w:rPr>
        <w:t xml:space="preserve"> to know that it should not attempt to perform initial access in such cell.</w:t>
      </w:r>
    </w:p>
    <w:p w14:paraId="6CC73E4E" w14:textId="2354F9A0" w:rsidR="00881AB8" w:rsidRPr="0024024E" w:rsidRDefault="00881AB8" w:rsidP="00C00B8D">
      <w:r>
        <w:t xml:space="preserve">Based on that we propose to </w:t>
      </w:r>
      <w:r w:rsidR="007474FA">
        <w:t>clarify</w:t>
      </w:r>
      <w:r w:rsidR="00136347">
        <w:t xml:space="preserve"> either</w:t>
      </w:r>
      <w:r w:rsidR="007474FA">
        <w:t xml:space="preserve"> in the field description of TAC </w:t>
      </w:r>
      <w:r w:rsidR="00136347">
        <w:t xml:space="preserve">or in the SIB1 acquisition procedure </w:t>
      </w:r>
      <w:r w:rsidR="00AB6319">
        <w:t xml:space="preserve">(or both) </w:t>
      </w:r>
      <w:r w:rsidR="007474FA">
        <w:t xml:space="preserve">that </w:t>
      </w:r>
      <w:r w:rsidR="007474FA" w:rsidRPr="007474FA">
        <w:t xml:space="preserve">if TAC is not signalled for a </w:t>
      </w:r>
      <w:r w:rsidR="00AB6319">
        <w:t xml:space="preserve">selected </w:t>
      </w:r>
      <w:r w:rsidR="007474FA" w:rsidRPr="007474FA">
        <w:t xml:space="preserve">PLMN in SIB1, UE shall </w:t>
      </w:r>
      <w:r w:rsidR="00AB6319">
        <w:t xml:space="preserve">treat such cell as barred and </w:t>
      </w:r>
      <w:r w:rsidR="007474FA" w:rsidRPr="007474FA">
        <w:t>not perform initial access in this cell when the UE is attached to this PLMN.</w:t>
      </w:r>
    </w:p>
    <w:p w14:paraId="6C6784B7" w14:textId="76361FFA" w:rsidR="00B67CD8" w:rsidRPr="00B67CD8" w:rsidRDefault="00B67CD8" w:rsidP="00C00B8D">
      <w:pPr>
        <w:rPr>
          <w:b/>
        </w:rPr>
      </w:pPr>
      <w:r>
        <w:rPr>
          <w:b/>
        </w:rPr>
        <w:t xml:space="preserve">Proposal </w:t>
      </w:r>
      <w:r w:rsidR="007474FA">
        <w:rPr>
          <w:b/>
        </w:rPr>
        <w:t>2</w:t>
      </w:r>
      <w:r>
        <w:rPr>
          <w:b/>
        </w:rPr>
        <w:t xml:space="preserve">: </w:t>
      </w:r>
      <w:r w:rsidR="008E362D">
        <w:rPr>
          <w:b/>
        </w:rPr>
        <w:t xml:space="preserve">Capture </w:t>
      </w:r>
      <w:r w:rsidR="00A67AA9">
        <w:rPr>
          <w:b/>
        </w:rPr>
        <w:t>in the specification (</w:t>
      </w:r>
      <w:r w:rsidR="00AB6319">
        <w:rPr>
          <w:b/>
        </w:rPr>
        <w:t xml:space="preserve">either </w:t>
      </w:r>
      <w:r>
        <w:rPr>
          <w:b/>
        </w:rPr>
        <w:t xml:space="preserve">in TAC field </w:t>
      </w:r>
      <w:r w:rsidRPr="00A67AA9">
        <w:rPr>
          <w:b/>
        </w:rPr>
        <w:t>description</w:t>
      </w:r>
      <w:r w:rsidR="00AB6319" w:rsidRPr="00A67AA9">
        <w:rPr>
          <w:b/>
        </w:rPr>
        <w:t xml:space="preserve"> or in the SIB1 acquisition procedure (or both)</w:t>
      </w:r>
      <w:r w:rsidRPr="00A67AA9">
        <w:rPr>
          <w:b/>
        </w:rPr>
        <w:t>)</w:t>
      </w:r>
      <w:r>
        <w:rPr>
          <w:b/>
        </w:rPr>
        <w:t xml:space="preserve"> that if TAC is not signalled for a </w:t>
      </w:r>
      <w:r w:rsidR="00AB6319">
        <w:rPr>
          <w:b/>
        </w:rPr>
        <w:t xml:space="preserve">selected </w:t>
      </w:r>
      <w:r>
        <w:rPr>
          <w:b/>
        </w:rPr>
        <w:t xml:space="preserve">PLMN in SIB1, UE </w:t>
      </w:r>
      <w:r w:rsidR="008E362D">
        <w:rPr>
          <w:b/>
        </w:rPr>
        <w:t xml:space="preserve">shall </w:t>
      </w:r>
      <w:r w:rsidR="00AB6319">
        <w:rPr>
          <w:b/>
        </w:rPr>
        <w:t>treat such cell as barred</w:t>
      </w:r>
      <w:r w:rsidR="00CD1D2E">
        <w:rPr>
          <w:b/>
        </w:rPr>
        <w:t>.</w:t>
      </w:r>
    </w:p>
    <w:p w14:paraId="51134494" w14:textId="7D707E42" w:rsidR="00D1634A" w:rsidRPr="00C00B8D" w:rsidRDefault="00D64D90" w:rsidP="00C00B8D">
      <w:r>
        <w:t>The related CR</w:t>
      </w:r>
      <w:r w:rsidR="007474FA">
        <w:t xml:space="preserve"> is provided in </w:t>
      </w:r>
      <w:r>
        <w:t>[2]</w:t>
      </w:r>
      <w:r w:rsidR="007474FA">
        <w:t>.</w:t>
      </w:r>
    </w:p>
    <w:p w14:paraId="43A12B72" w14:textId="2A040866" w:rsidR="00CD4C7B" w:rsidRPr="00BD53B7" w:rsidRDefault="00D1634A" w:rsidP="00CD4C7B">
      <w:pPr>
        <w:pStyle w:val="Heading1"/>
      </w:pPr>
      <w:r w:rsidRPr="00BD53B7">
        <w:lastRenderedPageBreak/>
        <w:t>3</w:t>
      </w:r>
      <w:r w:rsidR="00CD4C7B" w:rsidRPr="00BD53B7">
        <w:tab/>
      </w:r>
      <w:r w:rsidRPr="00BD53B7">
        <w:t>Summary</w:t>
      </w:r>
    </w:p>
    <w:p w14:paraId="190C81D1" w14:textId="005FE556" w:rsidR="00CD4C7B" w:rsidRDefault="008F1FB7" w:rsidP="00CD4C7B">
      <w:r>
        <w:t xml:space="preserve">In this paper we discussed a scenario where a NR cell may be used as NSA cell in some PLMNs while it may be used as a SA cell in other PLMNs where multiple PLMNs share the </w:t>
      </w:r>
      <w:proofErr w:type="spellStart"/>
      <w:r>
        <w:t>gNB</w:t>
      </w:r>
      <w:proofErr w:type="spellEnd"/>
      <w:r>
        <w:t xml:space="preserve"> in a deployment where the RAN is shared. </w:t>
      </w:r>
      <w:r w:rsidR="007474FA">
        <w:t>Based on the discussion, t</w:t>
      </w:r>
      <w:r>
        <w:t xml:space="preserve">he following </w:t>
      </w:r>
      <w:r w:rsidR="007474FA">
        <w:t xml:space="preserve">is </w:t>
      </w:r>
      <w:r>
        <w:t>proposed:</w:t>
      </w:r>
    </w:p>
    <w:p w14:paraId="41E23F36" w14:textId="77777777" w:rsidR="007474FA" w:rsidRDefault="007474FA" w:rsidP="007474FA">
      <w:pPr>
        <w:rPr>
          <w:b/>
        </w:rPr>
      </w:pPr>
      <w:r>
        <w:rPr>
          <w:b/>
        </w:rPr>
        <w:t xml:space="preserve">Proposal 1: Lack of </w:t>
      </w:r>
      <w:proofErr w:type="spellStart"/>
      <w:r w:rsidRPr="00AE0A7C">
        <w:rPr>
          <w:b/>
          <w:i/>
        </w:rPr>
        <w:t>trackingAreaCode</w:t>
      </w:r>
      <w:proofErr w:type="spellEnd"/>
      <w:r>
        <w:rPr>
          <w:b/>
        </w:rPr>
        <w:t xml:space="preserve"> in the </w:t>
      </w:r>
      <w:r w:rsidRPr="00AE0A7C">
        <w:rPr>
          <w:b/>
          <w:i/>
        </w:rPr>
        <w:t>PLMN-</w:t>
      </w:r>
      <w:proofErr w:type="spellStart"/>
      <w:r w:rsidRPr="00AE0A7C">
        <w:rPr>
          <w:b/>
          <w:i/>
        </w:rPr>
        <w:t>IdentityInfoList</w:t>
      </w:r>
      <w:proofErr w:type="spellEnd"/>
      <w:r>
        <w:rPr>
          <w:b/>
        </w:rPr>
        <w:t xml:space="preserve"> for a certain PLMN(s) can be translated as “this cell is an NSA cell for those PLMNs”. No additional SA/NSA indication is required for ANR purposes in CGI reporting procedure.</w:t>
      </w:r>
    </w:p>
    <w:p w14:paraId="1F9FCC97" w14:textId="77777777" w:rsidR="007474FA" w:rsidRDefault="007474FA" w:rsidP="007474FA">
      <w:pPr>
        <w:rPr>
          <w:b/>
        </w:rPr>
      </w:pPr>
      <w:r>
        <w:rPr>
          <w:b/>
        </w:rPr>
        <w:t>Observation 1: Lack of TAC within SIB1 for a certain PLMN can be used by the UE</w:t>
      </w:r>
      <w:r w:rsidRPr="00B5378F">
        <w:rPr>
          <w:b/>
        </w:rPr>
        <w:t xml:space="preserve"> to know that it should not attempt to perform initial access in such cell.</w:t>
      </w:r>
    </w:p>
    <w:p w14:paraId="0607B724" w14:textId="7B2D7FDA" w:rsidR="00AB6319" w:rsidRPr="00B67CD8" w:rsidRDefault="00AB6319" w:rsidP="00AB6319">
      <w:pPr>
        <w:rPr>
          <w:b/>
        </w:rPr>
      </w:pPr>
      <w:r>
        <w:rPr>
          <w:b/>
        </w:rPr>
        <w:t>Proposal 2: Capture in the specification (either in TAC field description</w:t>
      </w:r>
      <w:r w:rsidRPr="004627DD">
        <w:rPr>
          <w:b/>
        </w:rPr>
        <w:t xml:space="preserve"> or in the SIB1 acquisition procedure (or both)) </w:t>
      </w:r>
      <w:r>
        <w:rPr>
          <w:b/>
        </w:rPr>
        <w:t>that if TAC is not signalled for a selected PLMN in SIB1, UE shall treat such cell as barred.</w:t>
      </w:r>
    </w:p>
    <w:p w14:paraId="7FC77D56" w14:textId="77777777" w:rsidR="004627DD" w:rsidRPr="00C00B8D" w:rsidRDefault="004627DD" w:rsidP="004627DD">
      <w:bookmarkStart w:id="0" w:name="_GoBack"/>
      <w:bookmarkEnd w:id="0"/>
      <w:r>
        <w:t>The related CR is provided in [2].</w:t>
      </w:r>
    </w:p>
    <w:p w14:paraId="0FDCFAC2" w14:textId="77777777" w:rsidR="00CD4C7B" w:rsidRPr="006E13D1" w:rsidRDefault="00CD4C7B" w:rsidP="00CD4C7B">
      <w:pPr>
        <w:pStyle w:val="Heading1"/>
      </w:pPr>
      <w:r w:rsidRPr="006E13D1">
        <w:t>References</w:t>
      </w:r>
    </w:p>
    <w:p w14:paraId="208BB1EC" w14:textId="73E65CE0" w:rsidR="007474FA" w:rsidRDefault="007474FA" w:rsidP="00810606">
      <w:pPr>
        <w:numPr>
          <w:ilvl w:val="0"/>
          <w:numId w:val="4"/>
        </w:numPr>
        <w:overflowPunct w:val="0"/>
        <w:autoSpaceDE w:val="0"/>
        <w:autoSpaceDN w:val="0"/>
        <w:adjustRightInd w:val="0"/>
        <w:textAlignment w:val="baseline"/>
      </w:pPr>
      <w:bookmarkStart w:id="1" w:name="_Ref513713810"/>
      <w:r w:rsidRPr="007474FA">
        <w:t>R2-1807361</w:t>
      </w:r>
      <w:r>
        <w:t xml:space="preserve"> </w:t>
      </w:r>
      <w:r w:rsidR="0037752F" w:rsidRPr="00D64D90">
        <w:rPr>
          <w:i/>
        </w:rPr>
        <w:t>Report of email discussion [101bis#</w:t>
      </w:r>
      <w:proofErr w:type="gramStart"/>
      <w:r w:rsidR="0037752F" w:rsidRPr="00D64D90">
        <w:rPr>
          <w:i/>
        </w:rPr>
        <w:t>47][</w:t>
      </w:r>
      <w:proofErr w:type="gramEnd"/>
      <w:r w:rsidR="0037752F" w:rsidRPr="00D64D90">
        <w:rPr>
          <w:i/>
        </w:rPr>
        <w:t>NR] ANR</w:t>
      </w:r>
      <w:r w:rsidR="0037752F">
        <w:t>, Vivo</w:t>
      </w:r>
      <w:bookmarkEnd w:id="1"/>
    </w:p>
    <w:p w14:paraId="6785ED8A" w14:textId="1EA38B49" w:rsidR="00D64D90" w:rsidRDefault="00A67AA9" w:rsidP="00A67AA9">
      <w:pPr>
        <w:numPr>
          <w:ilvl w:val="0"/>
          <w:numId w:val="4"/>
        </w:numPr>
        <w:overflowPunct w:val="0"/>
        <w:autoSpaceDE w:val="0"/>
        <w:autoSpaceDN w:val="0"/>
        <w:adjustRightInd w:val="0"/>
        <w:textAlignment w:val="baseline"/>
      </w:pPr>
      <w:r>
        <w:t xml:space="preserve">R2-1812299 </w:t>
      </w:r>
      <w:r w:rsidR="00D64D90" w:rsidRPr="00D64D90">
        <w:rPr>
          <w:i/>
        </w:rPr>
        <w:t>CR on UE behaviour upon lack of TAC in SIB1</w:t>
      </w:r>
      <w:r w:rsidR="00D64D90">
        <w:t xml:space="preserve">, </w:t>
      </w:r>
      <w:r w:rsidR="00D64D90" w:rsidRPr="00D64D90">
        <w:t>Nokia, Nokia Shanghai Bell</w:t>
      </w:r>
    </w:p>
    <w:sectPr w:rsidR="00D64D90" w:rsidSect="00D64D9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A3D21" w14:textId="77777777" w:rsidR="00386F85" w:rsidRDefault="00386F85">
      <w:r>
        <w:separator/>
      </w:r>
    </w:p>
  </w:endnote>
  <w:endnote w:type="continuationSeparator" w:id="0">
    <w:p w14:paraId="0354368E" w14:textId="77777777" w:rsidR="00386F85" w:rsidRDefault="0038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DD444" w14:textId="77777777" w:rsidR="00BD15DB" w:rsidRDefault="00BD1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13758" w14:textId="77777777" w:rsidR="00BD15DB" w:rsidRDefault="00BD1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43EA6" w14:textId="77777777" w:rsidR="00BD15DB" w:rsidRDefault="00BD1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B58F8" w14:textId="77777777" w:rsidR="00386F85" w:rsidRDefault="00386F85">
      <w:r>
        <w:separator/>
      </w:r>
    </w:p>
  </w:footnote>
  <w:footnote w:type="continuationSeparator" w:id="0">
    <w:p w14:paraId="6A4E9016" w14:textId="77777777" w:rsidR="00386F85" w:rsidRDefault="0038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7225B" w14:textId="77777777" w:rsidR="00BD15DB" w:rsidRDefault="00BD1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9023E" w14:textId="77777777" w:rsidR="00BD15DB" w:rsidRDefault="00BD1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B3D5D" w14:textId="77777777" w:rsidR="00BD15DB" w:rsidRDefault="00BD1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73B"/>
    <w:rsid w:val="00033397"/>
    <w:rsid w:val="00040095"/>
    <w:rsid w:val="00080512"/>
    <w:rsid w:val="00090468"/>
    <w:rsid w:val="00097B11"/>
    <w:rsid w:val="000B7BCF"/>
    <w:rsid w:val="000C522B"/>
    <w:rsid w:val="000D58AB"/>
    <w:rsid w:val="00112F1A"/>
    <w:rsid w:val="00122C1D"/>
    <w:rsid w:val="0012578A"/>
    <w:rsid w:val="00136347"/>
    <w:rsid w:val="00145075"/>
    <w:rsid w:val="001741A0"/>
    <w:rsid w:val="00175FA0"/>
    <w:rsid w:val="00185DAF"/>
    <w:rsid w:val="00194CD0"/>
    <w:rsid w:val="001B49C9"/>
    <w:rsid w:val="001C4F79"/>
    <w:rsid w:val="001F168B"/>
    <w:rsid w:val="001F7831"/>
    <w:rsid w:val="00204045"/>
    <w:rsid w:val="0020712B"/>
    <w:rsid w:val="0022606D"/>
    <w:rsid w:val="00231728"/>
    <w:rsid w:val="0024024E"/>
    <w:rsid w:val="002415BE"/>
    <w:rsid w:val="00260C24"/>
    <w:rsid w:val="00273BA6"/>
    <w:rsid w:val="002747EC"/>
    <w:rsid w:val="002855BF"/>
    <w:rsid w:val="00292B8A"/>
    <w:rsid w:val="002C07DC"/>
    <w:rsid w:val="002F0D22"/>
    <w:rsid w:val="002F56A6"/>
    <w:rsid w:val="003172DC"/>
    <w:rsid w:val="00325AE3"/>
    <w:rsid w:val="00326069"/>
    <w:rsid w:val="0035462D"/>
    <w:rsid w:val="00364B41"/>
    <w:rsid w:val="003653C6"/>
    <w:rsid w:val="003758C5"/>
    <w:rsid w:val="0037752F"/>
    <w:rsid w:val="00386F85"/>
    <w:rsid w:val="00393795"/>
    <w:rsid w:val="003B40AD"/>
    <w:rsid w:val="003C4E37"/>
    <w:rsid w:val="003E16BE"/>
    <w:rsid w:val="003F4E28"/>
    <w:rsid w:val="004006E8"/>
    <w:rsid w:val="00401855"/>
    <w:rsid w:val="00402C7E"/>
    <w:rsid w:val="00453B20"/>
    <w:rsid w:val="004627DD"/>
    <w:rsid w:val="0047422D"/>
    <w:rsid w:val="00477455"/>
    <w:rsid w:val="004A1F7B"/>
    <w:rsid w:val="004C44D2"/>
    <w:rsid w:val="004D3578"/>
    <w:rsid w:val="004D380D"/>
    <w:rsid w:val="004E213A"/>
    <w:rsid w:val="004E6592"/>
    <w:rsid w:val="004F6F72"/>
    <w:rsid w:val="00503171"/>
    <w:rsid w:val="00506C28"/>
    <w:rsid w:val="00534DA0"/>
    <w:rsid w:val="00543E6C"/>
    <w:rsid w:val="005561FD"/>
    <w:rsid w:val="00565087"/>
    <w:rsid w:val="0056573F"/>
    <w:rsid w:val="0056692F"/>
    <w:rsid w:val="0059101B"/>
    <w:rsid w:val="005D268A"/>
    <w:rsid w:val="00611566"/>
    <w:rsid w:val="00646D99"/>
    <w:rsid w:val="00656910"/>
    <w:rsid w:val="006968AE"/>
    <w:rsid w:val="006C66D8"/>
    <w:rsid w:val="006D1E24"/>
    <w:rsid w:val="006E1417"/>
    <w:rsid w:val="006F6A2C"/>
    <w:rsid w:val="00710201"/>
    <w:rsid w:val="007342B5"/>
    <w:rsid w:val="00734A5B"/>
    <w:rsid w:val="00740A64"/>
    <w:rsid w:val="00744E76"/>
    <w:rsid w:val="007474FA"/>
    <w:rsid w:val="00757D40"/>
    <w:rsid w:val="00781F0F"/>
    <w:rsid w:val="0078727C"/>
    <w:rsid w:val="0079049D"/>
    <w:rsid w:val="00793DC5"/>
    <w:rsid w:val="007B01EC"/>
    <w:rsid w:val="007B18D8"/>
    <w:rsid w:val="007C095F"/>
    <w:rsid w:val="007E7FC1"/>
    <w:rsid w:val="008028A4"/>
    <w:rsid w:val="00813245"/>
    <w:rsid w:val="00813287"/>
    <w:rsid w:val="008768CA"/>
    <w:rsid w:val="00877EF9"/>
    <w:rsid w:val="00880559"/>
    <w:rsid w:val="00881AB8"/>
    <w:rsid w:val="008B109D"/>
    <w:rsid w:val="008B5306"/>
    <w:rsid w:val="008D2E4D"/>
    <w:rsid w:val="008E362D"/>
    <w:rsid w:val="008F1FB7"/>
    <w:rsid w:val="008F2D06"/>
    <w:rsid w:val="008F64A2"/>
    <w:rsid w:val="0090271F"/>
    <w:rsid w:val="00902DB9"/>
    <w:rsid w:val="0090466A"/>
    <w:rsid w:val="00936071"/>
    <w:rsid w:val="00940212"/>
    <w:rsid w:val="00942EC2"/>
    <w:rsid w:val="00961B32"/>
    <w:rsid w:val="00970DB3"/>
    <w:rsid w:val="00974BB0"/>
    <w:rsid w:val="00997C03"/>
    <w:rsid w:val="009A0AF3"/>
    <w:rsid w:val="009B07CD"/>
    <w:rsid w:val="009C19E9"/>
    <w:rsid w:val="009D74A6"/>
    <w:rsid w:val="00A10F02"/>
    <w:rsid w:val="00A204CA"/>
    <w:rsid w:val="00A34668"/>
    <w:rsid w:val="00A53724"/>
    <w:rsid w:val="00A67AA9"/>
    <w:rsid w:val="00A82346"/>
    <w:rsid w:val="00A936F1"/>
    <w:rsid w:val="00A95BE6"/>
    <w:rsid w:val="00A9671C"/>
    <w:rsid w:val="00AA1553"/>
    <w:rsid w:val="00AB6319"/>
    <w:rsid w:val="00AE0A7C"/>
    <w:rsid w:val="00B05962"/>
    <w:rsid w:val="00B15449"/>
    <w:rsid w:val="00B27303"/>
    <w:rsid w:val="00B47FD1"/>
    <w:rsid w:val="00B516BB"/>
    <w:rsid w:val="00B5378F"/>
    <w:rsid w:val="00B67CD8"/>
    <w:rsid w:val="00BC3555"/>
    <w:rsid w:val="00BD15DB"/>
    <w:rsid w:val="00BD53B7"/>
    <w:rsid w:val="00BE3D4A"/>
    <w:rsid w:val="00C00B8D"/>
    <w:rsid w:val="00C12B51"/>
    <w:rsid w:val="00C24650"/>
    <w:rsid w:val="00C276BC"/>
    <w:rsid w:val="00C33079"/>
    <w:rsid w:val="00C63DFE"/>
    <w:rsid w:val="00C83A13"/>
    <w:rsid w:val="00C9068C"/>
    <w:rsid w:val="00C92967"/>
    <w:rsid w:val="00CA3D0C"/>
    <w:rsid w:val="00CA654B"/>
    <w:rsid w:val="00CD1D2E"/>
    <w:rsid w:val="00CD4BE5"/>
    <w:rsid w:val="00CD4C7B"/>
    <w:rsid w:val="00D1634A"/>
    <w:rsid w:val="00D33BE3"/>
    <w:rsid w:val="00D3792D"/>
    <w:rsid w:val="00D55E47"/>
    <w:rsid w:val="00D62E19"/>
    <w:rsid w:val="00D64D90"/>
    <w:rsid w:val="00D67CD1"/>
    <w:rsid w:val="00D738D6"/>
    <w:rsid w:val="00D80795"/>
    <w:rsid w:val="00D854BE"/>
    <w:rsid w:val="00D87E00"/>
    <w:rsid w:val="00D9134D"/>
    <w:rsid w:val="00D91A74"/>
    <w:rsid w:val="00D96D11"/>
    <w:rsid w:val="00DA7A03"/>
    <w:rsid w:val="00DB0DB8"/>
    <w:rsid w:val="00DB1818"/>
    <w:rsid w:val="00DC309B"/>
    <w:rsid w:val="00DC4DA2"/>
    <w:rsid w:val="00E471CF"/>
    <w:rsid w:val="00E541A8"/>
    <w:rsid w:val="00E62835"/>
    <w:rsid w:val="00E77645"/>
    <w:rsid w:val="00E83697"/>
    <w:rsid w:val="00EB52F9"/>
    <w:rsid w:val="00EC4A25"/>
    <w:rsid w:val="00F025A2"/>
    <w:rsid w:val="00F03EF4"/>
    <w:rsid w:val="00F07388"/>
    <w:rsid w:val="00F2026E"/>
    <w:rsid w:val="00F2210A"/>
    <w:rsid w:val="00F37743"/>
    <w:rsid w:val="00F54A3D"/>
    <w:rsid w:val="00F54CB0"/>
    <w:rsid w:val="00F653B8"/>
    <w:rsid w:val="00F71B89"/>
    <w:rsid w:val="00F7353C"/>
    <w:rsid w:val="00F76F8F"/>
    <w:rsid w:val="00F93BE1"/>
    <w:rsid w:val="00FA1266"/>
    <w:rsid w:val="00FB36FA"/>
    <w:rsid w:val="00FC1192"/>
    <w:rsid w:val="00FE08B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A77DC64F-E1F9-40D2-B1FC-14FA7182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8493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5AIRPNAIUNRU-859666464-2413</_dlc_DocId>
    <_dlc_DocIdUrl xmlns="71c5aaf6-e6ce-465b-b873-5148d2a4c105">
      <Url>https://nokia.sharepoint.com/sites/c5g/e2earch/_layouts/15/DocIdRedir.aspx?ID=5AIRPNAIUNRU-859666464-2413</Url>
      <Description>5AIRPNAIUNRU-859666464-2413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purl.org/dc/terms/"/>
    <ds:schemaRef ds:uri="http://schemas.microsoft.com/office/2006/metadata/properties"/>
    <ds:schemaRef ds:uri="http://purl.org/dc/dcmitype/"/>
    <ds:schemaRef ds:uri="83f22d2f-d16e-4be6-ad4f-29fa0b067c3c"/>
    <ds:schemaRef ds:uri="http://schemas.microsoft.com/office/2006/documentManagement/types"/>
    <ds:schemaRef ds:uri="71c5aaf6-e6ce-465b-b873-5148d2a4c105"/>
    <ds:schemaRef ds:uri="http://purl.org/dc/elements/1.1/"/>
    <ds:schemaRef ds:uri="a3840f4f-04be-43d1-b2ef-6ff1382503c7"/>
    <ds:schemaRef ds:uri="http://www.w3.org/XML/1998/namespace"/>
    <ds:schemaRef ds:uri="http://schemas.openxmlformats.org/package/2006/metadata/core-properties"/>
    <ds:schemaRef ds:uri="3b34c8f0-1ef5-4d1e-bb66-517ce7fe7356"/>
    <ds:schemaRef ds:uri="http://schemas.microsoft.com/office/infopath/2007/PartnerControl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902343F4-8FB4-4D43-9162-8F6C968D6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203</TotalTime>
  <Pages>2</Pages>
  <Words>793</Words>
  <Characters>3744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Dawid Koziol</cp:lastModifiedBy>
  <cp:revision>35</cp:revision>
  <dcterms:created xsi:type="dcterms:W3CDTF">2016-08-12T03:53:00Z</dcterms:created>
  <dcterms:modified xsi:type="dcterms:W3CDTF">2018-08-09T15:14:00Z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b77734f3-bf69-422c-8121-9ec475b0c154</vt:lpwstr>
  </property>
</Properties>
</file>